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71" w:rsidRDefault="00385371" w:rsidP="00A0307A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385371" w:rsidRPr="00A0307A" w:rsidRDefault="00385371" w:rsidP="00A0307A">
      <w:pPr>
        <w:jc w:val="center"/>
        <w:rPr>
          <w:b/>
          <w:noProof/>
        </w:rPr>
      </w:pPr>
      <w:r w:rsidRPr="00A0307A">
        <w:rPr>
          <w:b/>
          <w:noProof/>
        </w:rPr>
        <w:t>УКРАЇНА</w:t>
      </w:r>
    </w:p>
    <w:p w:rsidR="00385371" w:rsidRPr="00A0307A" w:rsidRDefault="00385371" w:rsidP="00A0307A">
      <w:pPr>
        <w:jc w:val="center"/>
        <w:rPr>
          <w:b/>
          <w:noProof/>
          <w:sz w:val="16"/>
          <w:szCs w:val="16"/>
        </w:rPr>
      </w:pPr>
    </w:p>
    <w:p w:rsidR="00385371" w:rsidRPr="00C00DF2" w:rsidRDefault="00385371" w:rsidP="00A0307A">
      <w:pPr>
        <w:jc w:val="center"/>
        <w:rPr>
          <w:b/>
          <w:sz w:val="28"/>
          <w:szCs w:val="28"/>
        </w:rPr>
      </w:pPr>
      <w:r w:rsidRPr="00C00DF2">
        <w:rPr>
          <w:b/>
          <w:sz w:val="28"/>
          <w:szCs w:val="28"/>
        </w:rPr>
        <w:t>ВАЛКІВСЬКА РАЙОННА ДЕРЖАВНА АДМІНІСТРАЦІЯ</w:t>
      </w:r>
    </w:p>
    <w:p w:rsidR="00385371" w:rsidRPr="00C00DF2" w:rsidRDefault="00385371" w:rsidP="00A0307A">
      <w:pPr>
        <w:jc w:val="center"/>
        <w:rPr>
          <w:b/>
          <w:sz w:val="28"/>
          <w:szCs w:val="28"/>
        </w:rPr>
      </w:pPr>
      <w:r w:rsidRPr="00C00DF2">
        <w:rPr>
          <w:b/>
          <w:sz w:val="28"/>
          <w:szCs w:val="28"/>
        </w:rPr>
        <w:t xml:space="preserve">ВІДДІЛ ОСВІТИ, МОЛОДІ ТА СПОРТУ </w:t>
      </w:r>
    </w:p>
    <w:p w:rsidR="00385371" w:rsidRPr="00C00DF2" w:rsidRDefault="00385371" w:rsidP="00A0307A">
      <w:pPr>
        <w:jc w:val="center"/>
        <w:rPr>
          <w:b/>
          <w:sz w:val="28"/>
          <w:szCs w:val="28"/>
        </w:rPr>
      </w:pPr>
    </w:p>
    <w:p w:rsidR="00385371" w:rsidRPr="00C00DF2" w:rsidRDefault="00385371" w:rsidP="00A0307A">
      <w:pPr>
        <w:jc w:val="center"/>
        <w:rPr>
          <w:b/>
          <w:sz w:val="28"/>
          <w:szCs w:val="28"/>
        </w:rPr>
      </w:pPr>
      <w:r w:rsidRPr="00C00DF2">
        <w:rPr>
          <w:b/>
          <w:sz w:val="28"/>
          <w:szCs w:val="28"/>
        </w:rPr>
        <w:t>НАКАЗ</w:t>
      </w:r>
    </w:p>
    <w:p w:rsidR="00385371" w:rsidRPr="00C00DF2" w:rsidRDefault="00385371" w:rsidP="00A0307A">
      <w:pPr>
        <w:jc w:val="center"/>
        <w:rPr>
          <w:sz w:val="28"/>
          <w:szCs w:val="28"/>
        </w:rPr>
      </w:pPr>
    </w:p>
    <w:p w:rsidR="00385371" w:rsidRPr="00C00DF2" w:rsidRDefault="00385371" w:rsidP="00A0307A">
      <w:pPr>
        <w:rPr>
          <w:color w:val="FF0000"/>
          <w:sz w:val="28"/>
          <w:szCs w:val="28"/>
        </w:rPr>
      </w:pPr>
    </w:p>
    <w:p w:rsidR="00385371" w:rsidRPr="00C00DF2" w:rsidRDefault="00385371" w:rsidP="00A0307A">
      <w:pPr>
        <w:jc w:val="both"/>
        <w:rPr>
          <w:b/>
          <w:bCs/>
          <w:sz w:val="28"/>
          <w:szCs w:val="28"/>
        </w:rPr>
      </w:pPr>
      <w:r w:rsidRPr="00C00DF2">
        <w:rPr>
          <w:b/>
          <w:bCs/>
          <w:sz w:val="28"/>
          <w:szCs w:val="28"/>
          <w:lang w:val="uk-UA"/>
        </w:rPr>
        <w:t>15</w:t>
      </w:r>
      <w:r w:rsidRPr="00C00DF2">
        <w:rPr>
          <w:b/>
          <w:bCs/>
          <w:sz w:val="28"/>
          <w:szCs w:val="28"/>
        </w:rPr>
        <w:t xml:space="preserve">.09.2020                       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C00DF2">
        <w:rPr>
          <w:b/>
          <w:bCs/>
          <w:sz w:val="28"/>
          <w:szCs w:val="28"/>
        </w:rPr>
        <w:t xml:space="preserve">Валки                                    </w:t>
      </w:r>
      <w:r w:rsidRPr="00C00DF2">
        <w:rPr>
          <w:b/>
          <w:bCs/>
          <w:sz w:val="28"/>
          <w:szCs w:val="28"/>
          <w:lang w:val="uk-UA"/>
        </w:rPr>
        <w:t xml:space="preserve">                  </w:t>
      </w:r>
      <w:r w:rsidRPr="00C00DF2">
        <w:rPr>
          <w:b/>
          <w:bCs/>
          <w:sz w:val="28"/>
          <w:szCs w:val="28"/>
        </w:rPr>
        <w:t xml:space="preserve">№ </w:t>
      </w:r>
      <w:r w:rsidRPr="00C00DF2">
        <w:rPr>
          <w:b/>
          <w:bCs/>
          <w:sz w:val="28"/>
          <w:szCs w:val="28"/>
          <w:lang w:val="uk-UA"/>
        </w:rPr>
        <w:t>96</w:t>
      </w:r>
      <w:r w:rsidRPr="00C00DF2">
        <w:rPr>
          <w:b/>
          <w:bCs/>
          <w:sz w:val="28"/>
          <w:szCs w:val="28"/>
        </w:rPr>
        <w:t xml:space="preserve">        </w:t>
      </w:r>
    </w:p>
    <w:p w:rsidR="00385371" w:rsidRPr="00C00DF2" w:rsidRDefault="00385371" w:rsidP="00A0307A">
      <w:pPr>
        <w:jc w:val="both"/>
        <w:rPr>
          <w:sz w:val="28"/>
          <w:szCs w:val="28"/>
        </w:rPr>
      </w:pP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Про тимчасове призначення </w:t>
      </w: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відповідальної особи за збір </w:t>
      </w: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інформації та підготовку </w:t>
      </w: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замовлень на виготовлення </w:t>
      </w: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документів про освіту </w:t>
      </w:r>
    </w:p>
    <w:p w:rsidR="00385371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випускникам 2020/2021 </w:t>
      </w:r>
    </w:p>
    <w:p w:rsidR="00385371" w:rsidRPr="00E83852" w:rsidRDefault="00385371" w:rsidP="00DC7EC9">
      <w:pPr>
        <w:ind w:right="-82"/>
        <w:jc w:val="both"/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>навчального року</w:t>
      </w:r>
    </w:p>
    <w:p w:rsidR="00385371" w:rsidRDefault="00385371" w:rsidP="004A5B6F">
      <w:pPr>
        <w:ind w:right="5102"/>
        <w:jc w:val="both"/>
        <w:rPr>
          <w:b/>
          <w:sz w:val="28"/>
          <w:szCs w:val="28"/>
          <w:lang w:val="uk-UA"/>
        </w:rPr>
      </w:pPr>
    </w:p>
    <w:p w:rsidR="00385371" w:rsidRPr="00E83852" w:rsidRDefault="00385371" w:rsidP="004A5B6F">
      <w:pPr>
        <w:ind w:right="5102"/>
        <w:jc w:val="both"/>
        <w:rPr>
          <w:b/>
          <w:sz w:val="28"/>
          <w:szCs w:val="28"/>
          <w:lang w:val="uk-UA"/>
        </w:rPr>
      </w:pPr>
    </w:p>
    <w:p w:rsidR="00385371" w:rsidRDefault="00385371" w:rsidP="00DC7EC9">
      <w:pPr>
        <w:pStyle w:val="Heading1"/>
        <w:spacing w:line="360" w:lineRule="auto"/>
        <w:jc w:val="both"/>
        <w:rPr>
          <w:b w:val="0"/>
          <w:szCs w:val="28"/>
        </w:rPr>
      </w:pPr>
      <w:r w:rsidRPr="00E83852">
        <w:rPr>
          <w:b w:val="0"/>
          <w:szCs w:val="28"/>
        </w:rPr>
        <w:t xml:space="preserve">На виконання наказу Міністерства освіти і науки України від 10 грудня 2003 року № 811 «Про затвердження Положення про ІВС «Освіта» та  Порядку замовлення, видачі та обліку документів про освіту державного зразка», зареєстрованого в Міністерстві юстиції України 16 лютого 2004 року за </w:t>
      </w:r>
      <w:r>
        <w:rPr>
          <w:b w:val="0"/>
          <w:szCs w:val="28"/>
        </w:rPr>
        <w:t xml:space="preserve">                 </w:t>
      </w:r>
      <w:r w:rsidRPr="00E83852">
        <w:rPr>
          <w:b w:val="0"/>
          <w:szCs w:val="28"/>
        </w:rPr>
        <w:t>№ 201/8800, відповідно до інформаційно-методичних матеріалів РЦ «Студсервіс» «Порядок замовлення, видачі та обліку документів про освіту для середніх загальноосвітніх навчальних закладів» та з метою своєчасного оформлення і видачі документів про освіту випускникам 2021 року,</w:t>
      </w:r>
      <w:r>
        <w:rPr>
          <w:b w:val="0"/>
          <w:szCs w:val="28"/>
        </w:rPr>
        <w:t xml:space="preserve"> </w:t>
      </w:r>
      <w:r w:rsidRPr="00E83852">
        <w:rPr>
          <w:b w:val="0"/>
          <w:szCs w:val="28"/>
        </w:rPr>
        <w:t>керуючись статтею 6 Закону України «Про місцеві державні адміністрації»</w:t>
      </w:r>
    </w:p>
    <w:p w:rsidR="00385371" w:rsidRPr="00DC7EC9" w:rsidRDefault="00385371" w:rsidP="00DC7EC9">
      <w:pPr>
        <w:spacing w:line="360" w:lineRule="auto"/>
        <w:rPr>
          <w:sz w:val="16"/>
          <w:szCs w:val="16"/>
          <w:lang w:val="uk-UA"/>
        </w:rPr>
      </w:pPr>
    </w:p>
    <w:p w:rsidR="00385371" w:rsidRPr="00DC7EC9" w:rsidRDefault="00385371" w:rsidP="00DC7EC9">
      <w:pPr>
        <w:spacing w:line="360" w:lineRule="auto"/>
        <w:rPr>
          <w:sz w:val="28"/>
          <w:szCs w:val="28"/>
          <w:lang w:val="uk-UA"/>
        </w:rPr>
      </w:pPr>
      <w:r w:rsidRPr="00DC7EC9">
        <w:rPr>
          <w:sz w:val="28"/>
          <w:szCs w:val="28"/>
          <w:lang w:val="uk-UA"/>
        </w:rPr>
        <w:t>НАКАЗУЮ: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bCs w:val="0"/>
          <w:szCs w:val="28"/>
        </w:rPr>
        <w:t>1. Призначити тимчасово відповідальною особою за збір інформації та підготовку  замовлень на виготовлення   документів</w:t>
      </w:r>
      <w:r>
        <w:rPr>
          <w:bCs w:val="0"/>
          <w:szCs w:val="28"/>
        </w:rPr>
        <w:t xml:space="preserve"> </w:t>
      </w:r>
      <w:r w:rsidRPr="00E83852">
        <w:rPr>
          <w:bCs w:val="0"/>
          <w:szCs w:val="28"/>
        </w:rPr>
        <w:t xml:space="preserve">про освіту випускникам 2020/2021 навчального року товарознавця господарчої групи відділу освіти, молоді та спорту </w:t>
      </w:r>
      <w:bookmarkStart w:id="0" w:name="_GoBack"/>
      <w:bookmarkEnd w:id="0"/>
      <w:r w:rsidRPr="00E83852">
        <w:rPr>
          <w:bCs w:val="0"/>
          <w:szCs w:val="28"/>
        </w:rPr>
        <w:t xml:space="preserve"> районної державної адміністрації Людмилу ВОЙТЕНКО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szCs w:val="28"/>
        </w:rPr>
        <w:t xml:space="preserve">2. </w:t>
      </w:r>
      <w:r w:rsidRPr="00E83852">
        <w:rPr>
          <w:bCs w:val="0"/>
          <w:szCs w:val="28"/>
        </w:rPr>
        <w:t>Відповідальній особі за збір інформації та підготовку  замовлень на виготовлення   документів</w:t>
      </w:r>
      <w:r>
        <w:rPr>
          <w:bCs w:val="0"/>
          <w:szCs w:val="28"/>
        </w:rPr>
        <w:t xml:space="preserve"> </w:t>
      </w:r>
      <w:r w:rsidRPr="00E83852">
        <w:rPr>
          <w:bCs w:val="0"/>
          <w:szCs w:val="28"/>
        </w:rPr>
        <w:t>про освіту випускникам 2020/2021 навчального року Людмилі ВОЙТЕНКО: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>
        <w:rPr>
          <w:bCs w:val="0"/>
          <w:szCs w:val="28"/>
        </w:rPr>
        <w:t>2.1.</w:t>
      </w:r>
      <w:r w:rsidRPr="00E83852">
        <w:rPr>
          <w:bCs w:val="0"/>
          <w:szCs w:val="28"/>
        </w:rPr>
        <w:t xml:space="preserve"> </w:t>
      </w:r>
      <w:r>
        <w:rPr>
          <w:bCs w:val="0"/>
          <w:szCs w:val="28"/>
        </w:rPr>
        <w:t>О</w:t>
      </w:r>
      <w:r w:rsidRPr="00E83852">
        <w:rPr>
          <w:bCs w:val="0"/>
          <w:szCs w:val="28"/>
        </w:rPr>
        <w:t>рганізувати роботу в закладах загальної середньої освіти району щодо формування бази даних про випускників2021 року на основі  інформаційно-методичних матеріалів  РЦ  «Студсервіс» «Порядок замовлення видачі та обліку документів про освіту для середніх загальноосвітніх навчальних закладів».</w:t>
      </w:r>
    </w:p>
    <w:p w:rsidR="00385371" w:rsidRDefault="00385371" w:rsidP="00DC7EC9">
      <w:pPr>
        <w:pStyle w:val="BlockText"/>
        <w:ind w:left="0" w:right="0"/>
        <w:jc w:val="right"/>
        <w:rPr>
          <w:bCs w:val="0"/>
          <w:szCs w:val="28"/>
        </w:rPr>
      </w:pPr>
      <w:r w:rsidRPr="00E83852">
        <w:rPr>
          <w:bCs w:val="0"/>
          <w:szCs w:val="28"/>
        </w:rPr>
        <w:t xml:space="preserve">            Протягом вересня 2020 року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>
        <w:rPr>
          <w:bCs w:val="0"/>
          <w:szCs w:val="28"/>
        </w:rPr>
        <w:t>2.2. П</w:t>
      </w:r>
      <w:r w:rsidRPr="00E83852">
        <w:rPr>
          <w:bCs w:val="0"/>
          <w:szCs w:val="28"/>
        </w:rPr>
        <w:t>одати до РЦ «Студсервіс» загальне замовлення на виготовлення документів про освіту та анкети на випускників 9-х, 11 (12)-х класів за встановленими формами.</w:t>
      </w:r>
    </w:p>
    <w:p w:rsidR="00385371" w:rsidRPr="00E83852" w:rsidRDefault="00385371" w:rsidP="00DC7EC9">
      <w:pPr>
        <w:pStyle w:val="BlockText"/>
        <w:ind w:left="0" w:right="0"/>
        <w:jc w:val="right"/>
        <w:rPr>
          <w:bCs w:val="0"/>
          <w:szCs w:val="28"/>
        </w:rPr>
      </w:pPr>
      <w:r w:rsidRPr="00E83852">
        <w:rPr>
          <w:bCs w:val="0"/>
          <w:szCs w:val="28"/>
        </w:rPr>
        <w:t xml:space="preserve">                    </w:t>
      </w:r>
      <w:r>
        <w:rPr>
          <w:bCs w:val="0"/>
          <w:szCs w:val="28"/>
        </w:rPr>
        <w:t xml:space="preserve">                                                                                             </w:t>
      </w:r>
      <w:r w:rsidRPr="00E83852">
        <w:rPr>
          <w:bCs w:val="0"/>
          <w:szCs w:val="28"/>
        </w:rPr>
        <w:t>До 15.10.2020</w:t>
      </w:r>
      <w:r w:rsidRPr="00E83852">
        <w:rPr>
          <w:bCs w:val="0"/>
          <w:szCs w:val="28"/>
        </w:rPr>
        <w:tab/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bCs w:val="0"/>
          <w:szCs w:val="28"/>
        </w:rPr>
        <w:t>3. Керівникам закладів загальної середньої освіти: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>
        <w:rPr>
          <w:bCs w:val="0"/>
          <w:szCs w:val="28"/>
        </w:rPr>
        <w:t>3.1.</w:t>
      </w:r>
      <w:r w:rsidRPr="00E83852">
        <w:rPr>
          <w:bCs w:val="0"/>
          <w:szCs w:val="28"/>
        </w:rPr>
        <w:t xml:space="preserve"> </w:t>
      </w:r>
      <w:r>
        <w:rPr>
          <w:bCs w:val="0"/>
          <w:szCs w:val="28"/>
        </w:rPr>
        <w:t>С</w:t>
      </w:r>
      <w:r w:rsidRPr="00E83852">
        <w:rPr>
          <w:bCs w:val="0"/>
          <w:szCs w:val="28"/>
        </w:rPr>
        <w:t>формувати папку документів та надати до відділу освіти, молоді та спорту районної державної адміністрації (Людмилі ВОЙТЕНКО):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bCs w:val="0"/>
          <w:szCs w:val="28"/>
        </w:rPr>
        <w:t>- копію наказу про призначення відповідального за формування бази даних про випускників 9-х, 11 (12)-х класів на документи про освіту;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bCs w:val="0"/>
          <w:szCs w:val="28"/>
        </w:rPr>
        <w:t>- загальне замовлення на виготовлення документів про освіту (додаток 1).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rPr>
          <w:bCs w:val="0"/>
          <w:szCs w:val="28"/>
        </w:rPr>
        <w:t>- анкети на випускників 9-х, 11 (12)-х класів, завірених печаткою та підписом керівника закладу (додаток 2).</w:t>
      </w:r>
    </w:p>
    <w:p w:rsidR="00385371" w:rsidRPr="00E83852" w:rsidRDefault="00385371" w:rsidP="00DC7EC9">
      <w:pPr>
        <w:pStyle w:val="BlockText"/>
        <w:ind w:left="0" w:right="0"/>
        <w:jc w:val="right"/>
        <w:rPr>
          <w:bCs w:val="0"/>
          <w:szCs w:val="28"/>
        </w:rPr>
      </w:pPr>
      <w:r w:rsidRPr="00E83852">
        <w:rPr>
          <w:bCs w:val="0"/>
          <w:szCs w:val="28"/>
        </w:rPr>
        <w:t xml:space="preserve">                   До 04.10.2020</w:t>
      </w:r>
    </w:p>
    <w:p w:rsidR="00385371" w:rsidRPr="00E83852" w:rsidRDefault="00385371" w:rsidP="00DC7EC9">
      <w:pPr>
        <w:pStyle w:val="BlockText"/>
        <w:ind w:left="0" w:right="0"/>
        <w:rPr>
          <w:bCs w:val="0"/>
          <w:szCs w:val="28"/>
        </w:rPr>
      </w:pPr>
      <w:r>
        <w:rPr>
          <w:bCs w:val="0"/>
          <w:szCs w:val="28"/>
        </w:rPr>
        <w:t>3.</w:t>
      </w:r>
      <w:r w:rsidRPr="00E83852">
        <w:rPr>
          <w:bCs w:val="0"/>
          <w:szCs w:val="28"/>
        </w:rPr>
        <w:t>2</w:t>
      </w:r>
      <w:r>
        <w:rPr>
          <w:bCs w:val="0"/>
          <w:szCs w:val="28"/>
        </w:rPr>
        <w:t>.</w:t>
      </w:r>
      <w:r w:rsidRPr="00E83852">
        <w:rPr>
          <w:bCs w:val="0"/>
          <w:szCs w:val="28"/>
        </w:rPr>
        <w:t xml:space="preserve"> </w:t>
      </w:r>
      <w:r>
        <w:rPr>
          <w:bCs w:val="0"/>
          <w:szCs w:val="28"/>
        </w:rPr>
        <w:t>Д</w:t>
      </w:r>
      <w:r w:rsidRPr="00E83852">
        <w:rPr>
          <w:bCs w:val="0"/>
          <w:szCs w:val="28"/>
        </w:rPr>
        <w:t>отримуватись при підготовці  та подачі замовлення на виготовлення документів про освіту, а також при їх видачі та обліку інформаційно-методичних матеріалів  РЦ  «Студсервіс» «Порядок замовлення видачі та обліку документів про освіту для середніх загальноосвітніх навчальних закладів».</w:t>
      </w:r>
    </w:p>
    <w:p w:rsidR="00385371" w:rsidRPr="00E83852" w:rsidRDefault="00385371" w:rsidP="00DC7EC9">
      <w:pPr>
        <w:pStyle w:val="BlockText"/>
        <w:ind w:left="0" w:right="0"/>
        <w:jc w:val="right"/>
        <w:rPr>
          <w:bCs w:val="0"/>
          <w:szCs w:val="28"/>
        </w:rPr>
      </w:pPr>
      <w:r w:rsidRPr="00E83852">
        <w:rPr>
          <w:bCs w:val="0"/>
          <w:szCs w:val="28"/>
        </w:rPr>
        <w:t xml:space="preserve">                                                                                       Постійно</w:t>
      </w:r>
    </w:p>
    <w:p w:rsidR="00385371" w:rsidRDefault="00385371" w:rsidP="00DC7EC9">
      <w:pPr>
        <w:pStyle w:val="BlockText"/>
        <w:ind w:left="0" w:right="0"/>
      </w:pPr>
      <w:r w:rsidRPr="00E83852">
        <w:t>4. Покласти персональну відповідальність за достовірність поданої бази даних про випускників на керівників закладів загальної середньої освіти</w:t>
      </w:r>
      <w:r>
        <w:t>.</w:t>
      </w:r>
    </w:p>
    <w:p w:rsidR="00385371" w:rsidRPr="00DC7EC9" w:rsidRDefault="00385371" w:rsidP="00DC7EC9">
      <w:pPr>
        <w:pStyle w:val="BlockText"/>
        <w:ind w:left="0" w:right="0"/>
        <w:rPr>
          <w:bCs w:val="0"/>
          <w:szCs w:val="28"/>
        </w:rPr>
      </w:pPr>
      <w:r w:rsidRPr="00E83852">
        <w:t xml:space="preserve">5. Контроль за виконанням </w:t>
      </w:r>
      <w:r>
        <w:t>даног</w:t>
      </w:r>
      <w:r w:rsidRPr="00E83852">
        <w:t>о наказу залишаю за собою.</w:t>
      </w:r>
    </w:p>
    <w:p w:rsidR="00385371" w:rsidRPr="00DC7EC9" w:rsidRDefault="00385371" w:rsidP="00C13665">
      <w:pPr>
        <w:pStyle w:val="BodyTextIndent"/>
        <w:ind w:firstLine="0"/>
        <w:rPr>
          <w:sz w:val="16"/>
          <w:szCs w:val="16"/>
        </w:rPr>
      </w:pPr>
    </w:p>
    <w:p w:rsidR="00385371" w:rsidRPr="00E83852" w:rsidRDefault="00385371" w:rsidP="00B316C0">
      <w:pPr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>Начальник відділу освіти,</w:t>
      </w:r>
    </w:p>
    <w:p w:rsidR="00385371" w:rsidRPr="00E83852" w:rsidRDefault="00385371" w:rsidP="0077367B">
      <w:pPr>
        <w:tabs>
          <w:tab w:val="left" w:pos="7065"/>
        </w:tabs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>молоді та спорту</w:t>
      </w:r>
      <w:r w:rsidRPr="00E83852">
        <w:rPr>
          <w:b/>
          <w:sz w:val="28"/>
          <w:szCs w:val="28"/>
          <w:lang w:val="uk-UA"/>
        </w:rPr>
        <w:tab/>
        <w:t>Наталія ТРУСОВА</w:t>
      </w:r>
    </w:p>
    <w:p w:rsidR="00385371" w:rsidRPr="00DC7EC9" w:rsidRDefault="00385371" w:rsidP="004A5B6F">
      <w:pPr>
        <w:rPr>
          <w:sz w:val="22"/>
          <w:szCs w:val="22"/>
          <w:lang w:val="uk-UA"/>
        </w:rPr>
      </w:pPr>
      <w:r w:rsidRPr="00DC7EC9">
        <w:rPr>
          <w:sz w:val="22"/>
          <w:szCs w:val="22"/>
          <w:lang w:val="uk-UA"/>
        </w:rPr>
        <w:t>Людмила Войтенко,  (05753)  5  11  62</w:t>
      </w:r>
    </w:p>
    <w:p w:rsidR="00385371" w:rsidRPr="00E83852" w:rsidRDefault="00385371" w:rsidP="004A5B6F">
      <w:pPr>
        <w:rPr>
          <w:sz w:val="28"/>
          <w:szCs w:val="28"/>
          <w:lang w:val="uk-UA"/>
        </w:rPr>
      </w:pPr>
    </w:p>
    <w:p w:rsidR="00385371" w:rsidRPr="00E83852" w:rsidRDefault="00385371" w:rsidP="00052FD6">
      <w:pPr>
        <w:ind w:left="5040"/>
        <w:jc w:val="both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>Додаток 1</w:t>
      </w:r>
    </w:p>
    <w:p w:rsidR="00385371" w:rsidRPr="00E83852" w:rsidRDefault="00385371" w:rsidP="00052FD6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до наказу відділу освіти, </w:t>
      </w:r>
    </w:p>
    <w:p w:rsidR="00385371" w:rsidRPr="00E83852" w:rsidRDefault="00385371" w:rsidP="00052FD6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>молоді</w:t>
      </w:r>
      <w:r>
        <w:rPr>
          <w:sz w:val="28"/>
          <w:szCs w:val="28"/>
          <w:lang w:val="uk-UA"/>
        </w:rPr>
        <w:t xml:space="preserve"> </w:t>
      </w:r>
      <w:r w:rsidRPr="00E83852">
        <w:rPr>
          <w:sz w:val="28"/>
          <w:szCs w:val="28"/>
          <w:lang w:val="uk-UA"/>
        </w:rPr>
        <w:t xml:space="preserve">та спорту </w:t>
      </w:r>
    </w:p>
    <w:p w:rsidR="00385371" w:rsidRPr="00E83852" w:rsidRDefault="00385371" w:rsidP="00052FD6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>районної державної адміністрації</w:t>
      </w:r>
    </w:p>
    <w:p w:rsidR="00385371" w:rsidRPr="00E83852" w:rsidRDefault="00385371" w:rsidP="00052FD6">
      <w:pPr>
        <w:ind w:left="4248" w:firstLine="708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15.09.2020</w:t>
      </w:r>
      <w:r w:rsidRPr="00E83852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96</w:t>
      </w:r>
    </w:p>
    <w:p w:rsidR="00385371" w:rsidRPr="00E83852" w:rsidRDefault="00385371" w:rsidP="000E4017">
      <w:pPr>
        <w:rPr>
          <w:sz w:val="28"/>
          <w:szCs w:val="28"/>
          <w:lang w:val="uk-UA"/>
        </w:rPr>
      </w:pPr>
    </w:p>
    <w:p w:rsidR="00385371" w:rsidRPr="00E83852" w:rsidRDefault="00385371" w:rsidP="000E4017"/>
    <w:p w:rsidR="00385371" w:rsidRPr="00E83852" w:rsidRDefault="00385371" w:rsidP="000E4017">
      <w:r w:rsidRPr="00E83852">
        <w:t>Реєстраційний штамп</w:t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rPr>
          <w:b/>
        </w:rPr>
        <w:t>РЦ «Студсервіс»</w:t>
      </w:r>
    </w:p>
    <w:p w:rsidR="00385371" w:rsidRPr="00E83852" w:rsidRDefault="00385371" w:rsidP="000E4017">
      <w:r w:rsidRPr="00E83852">
        <w:t>закладу освіти</w:t>
      </w:r>
      <w:r w:rsidRPr="00E83852">
        <w:tab/>
      </w:r>
    </w:p>
    <w:p w:rsidR="00385371" w:rsidRPr="00E83852" w:rsidRDefault="00385371" w:rsidP="000E4017">
      <w:r w:rsidRPr="00E83852">
        <w:t>(якщо немає бланка)</w:t>
      </w:r>
    </w:p>
    <w:p w:rsidR="00385371" w:rsidRPr="00E83852" w:rsidRDefault="00385371" w:rsidP="000E4017"/>
    <w:p w:rsidR="00385371" w:rsidRPr="00E83852" w:rsidRDefault="00385371" w:rsidP="000E4017"/>
    <w:p w:rsidR="00385371" w:rsidRPr="00E83852" w:rsidRDefault="00385371" w:rsidP="000E4017">
      <w:pPr>
        <w:jc w:val="center"/>
        <w:rPr>
          <w:b/>
          <w:bCs/>
        </w:rPr>
      </w:pPr>
      <w:r w:rsidRPr="00E83852">
        <w:rPr>
          <w:b/>
          <w:bCs/>
        </w:rPr>
        <w:t>ЗАГАЛЬНЕ ЗАМОВЛЕННЯ</w:t>
      </w:r>
    </w:p>
    <w:p w:rsidR="00385371" w:rsidRPr="00E83852" w:rsidRDefault="00385371" w:rsidP="000E4017">
      <w:pPr>
        <w:jc w:val="center"/>
      </w:pPr>
      <w:r w:rsidRPr="00E83852">
        <w:t>про виготовлення персоніфікованих документів про освіту</w:t>
      </w:r>
    </w:p>
    <w:p w:rsidR="00385371" w:rsidRPr="00E83852" w:rsidRDefault="00385371" w:rsidP="000E4017">
      <w:pPr>
        <w:jc w:val="center"/>
        <w:rPr>
          <w:u w:val="single"/>
        </w:rPr>
      </w:pPr>
    </w:p>
    <w:p w:rsidR="00385371" w:rsidRPr="00E83852" w:rsidRDefault="00385371" w:rsidP="000E4017">
      <w:pPr>
        <w:jc w:val="both"/>
        <w:rPr>
          <w:u w:val="single"/>
        </w:rPr>
      </w:pP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</w:p>
    <w:p w:rsidR="00385371" w:rsidRPr="00E83852" w:rsidRDefault="00385371" w:rsidP="000E4017">
      <w:pPr>
        <w:jc w:val="center"/>
        <w:rPr>
          <w:sz w:val="20"/>
          <w:szCs w:val="20"/>
        </w:rPr>
      </w:pPr>
      <w:r w:rsidRPr="00E83852">
        <w:rPr>
          <w:sz w:val="20"/>
          <w:szCs w:val="20"/>
        </w:rPr>
        <w:t>повна назва закладу освіти</w:t>
      </w:r>
    </w:p>
    <w:p w:rsidR="00385371" w:rsidRPr="00E83852" w:rsidRDefault="00385371" w:rsidP="000E4017">
      <w:pPr>
        <w:jc w:val="both"/>
        <w:rPr>
          <w:sz w:val="20"/>
          <w:szCs w:val="20"/>
        </w:rPr>
      </w:pPr>
    </w:p>
    <w:p w:rsidR="00385371" w:rsidRPr="00E83852" w:rsidRDefault="00385371" w:rsidP="000E4017">
      <w:pPr>
        <w:jc w:val="both"/>
      </w:pPr>
      <w:r w:rsidRPr="00E83852">
        <w:t xml:space="preserve">просить виготовити </w:t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t>документів про освіту для випускників</w:t>
      </w:r>
      <w:r w:rsidRPr="00E83852">
        <w:tab/>
      </w:r>
      <w:r w:rsidRPr="00E83852">
        <w:rPr>
          <w:u w:val="single"/>
        </w:rPr>
        <w:tab/>
      </w:r>
      <w:r w:rsidRPr="00E83852">
        <w:t xml:space="preserve">навчального </w:t>
      </w:r>
    </w:p>
    <w:p w:rsidR="00385371" w:rsidRPr="00E83852" w:rsidRDefault="00385371" w:rsidP="000E4017">
      <w:pPr>
        <w:jc w:val="both"/>
        <w:rPr>
          <w:sz w:val="20"/>
          <w:szCs w:val="20"/>
        </w:rPr>
      </w:pPr>
      <w:r w:rsidRPr="00E83852">
        <w:tab/>
      </w:r>
      <w:r w:rsidRPr="00E83852">
        <w:tab/>
      </w:r>
      <w:r w:rsidRPr="00E83852">
        <w:tab/>
      </w:r>
      <w:r w:rsidRPr="00E83852">
        <w:rPr>
          <w:sz w:val="16"/>
          <w:szCs w:val="16"/>
        </w:rPr>
        <w:t>кількість</w:t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rPr>
          <w:sz w:val="20"/>
          <w:szCs w:val="20"/>
        </w:rPr>
        <w:t>рік закінчення</w:t>
      </w:r>
    </w:p>
    <w:p w:rsidR="00385371" w:rsidRPr="00E83852" w:rsidRDefault="00385371" w:rsidP="000E4017">
      <w:pPr>
        <w:jc w:val="both"/>
      </w:pPr>
      <w:r w:rsidRPr="00E83852">
        <w:t>року згідно з списком</w:t>
      </w:r>
    </w:p>
    <w:p w:rsidR="00385371" w:rsidRPr="00E83852" w:rsidRDefault="00385371" w:rsidP="000E4017">
      <w:pPr>
        <w:jc w:val="both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1217"/>
        <w:gridCol w:w="616"/>
        <w:gridCol w:w="709"/>
        <w:gridCol w:w="936"/>
        <w:gridCol w:w="765"/>
        <w:gridCol w:w="709"/>
        <w:gridCol w:w="577"/>
        <w:gridCol w:w="698"/>
        <w:gridCol w:w="627"/>
        <w:gridCol w:w="629"/>
        <w:gridCol w:w="836"/>
        <w:gridCol w:w="720"/>
      </w:tblGrid>
      <w:tr w:rsidR="00385371" w:rsidRPr="00E83852" w:rsidTr="000D0B0F">
        <w:trPr>
          <w:trHeight w:hRule="exact" w:val="228"/>
          <w:jc w:val="center"/>
        </w:trPr>
        <w:tc>
          <w:tcPr>
            <w:tcW w:w="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№ п/п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Повна назва</w:t>
            </w:r>
          </w:p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навчального закладу</w:t>
            </w:r>
          </w:p>
        </w:tc>
        <w:tc>
          <w:tcPr>
            <w:tcW w:w="782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КІЛЬКІСТЬ</w:t>
            </w:r>
          </w:p>
        </w:tc>
      </w:tr>
      <w:tr w:rsidR="00385371" w:rsidRPr="00E83852" w:rsidTr="000D0B0F">
        <w:trPr>
          <w:trHeight w:hRule="exact" w:val="330"/>
          <w:jc w:val="center"/>
        </w:trPr>
        <w:tc>
          <w:tcPr>
            <w:tcW w:w="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  <w:tc>
          <w:tcPr>
            <w:tcW w:w="302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Свідоцтва про базову загальну середню освіту</w:t>
            </w:r>
          </w:p>
        </w:tc>
        <w:tc>
          <w:tcPr>
            <w:tcW w:w="70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Дата</w:t>
            </w:r>
          </w:p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випуску</w:t>
            </w:r>
          </w:p>
        </w:tc>
        <w:tc>
          <w:tcPr>
            <w:tcW w:w="3367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Атестати про повну загальну середню освіту</w:t>
            </w:r>
          </w:p>
        </w:tc>
        <w:tc>
          <w:tcPr>
            <w:tcW w:w="72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Дата</w:t>
            </w:r>
          </w:p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Випуску</w:t>
            </w:r>
          </w:p>
        </w:tc>
      </w:tr>
      <w:tr w:rsidR="00385371" w:rsidRPr="00E83852" w:rsidTr="000D0B0F">
        <w:trPr>
          <w:trHeight w:hRule="exact" w:val="484"/>
          <w:jc w:val="center"/>
        </w:trPr>
        <w:tc>
          <w:tcPr>
            <w:tcW w:w="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всього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загальні</w:t>
            </w: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з відзнакою</w:t>
            </w: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додатків до них</w:t>
            </w: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всього</w:t>
            </w:r>
          </w:p>
        </w:tc>
        <w:tc>
          <w:tcPr>
            <w:tcW w:w="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загальні</w:t>
            </w:r>
          </w:p>
        </w:tc>
        <w:tc>
          <w:tcPr>
            <w:tcW w:w="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срібна</w:t>
            </w:r>
          </w:p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медаль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золота</w:t>
            </w:r>
          </w:p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медаль</w:t>
            </w:r>
          </w:p>
        </w:tc>
        <w:tc>
          <w:tcPr>
            <w:tcW w:w="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додатків до них</w:t>
            </w:r>
          </w:p>
        </w:tc>
        <w:tc>
          <w:tcPr>
            <w:tcW w:w="7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rPr>
                <w:sz w:val="20"/>
                <w:szCs w:val="20"/>
              </w:rPr>
            </w:pPr>
          </w:p>
        </w:tc>
      </w:tr>
      <w:tr w:rsidR="00385371" w:rsidRPr="00E83852" w:rsidTr="000D0B0F">
        <w:trPr>
          <w:jc w:val="center"/>
        </w:trPr>
        <w:tc>
          <w:tcPr>
            <w:tcW w:w="4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</w:tr>
      <w:tr w:rsidR="00385371" w:rsidRPr="00E83852" w:rsidTr="000D0B0F">
        <w:trPr>
          <w:jc w:val="center"/>
        </w:trPr>
        <w:tc>
          <w:tcPr>
            <w:tcW w:w="4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</w:tr>
      <w:tr w:rsidR="00385371" w:rsidRPr="00E83852" w:rsidTr="000D0B0F">
        <w:trPr>
          <w:jc w:val="center"/>
        </w:trPr>
        <w:tc>
          <w:tcPr>
            <w:tcW w:w="4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</w:tr>
      <w:tr w:rsidR="00385371" w:rsidRPr="00E83852" w:rsidTr="000D0B0F">
        <w:trPr>
          <w:jc w:val="center"/>
        </w:trPr>
        <w:tc>
          <w:tcPr>
            <w:tcW w:w="16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  <w:r w:rsidRPr="00E83852">
              <w:rPr>
                <w:sz w:val="20"/>
                <w:szCs w:val="20"/>
              </w:rPr>
              <w:t>Всього</w:t>
            </w: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71" w:rsidRPr="00E83852" w:rsidRDefault="00385371" w:rsidP="000D0B0F">
            <w:pPr>
              <w:jc w:val="center"/>
              <w:rPr>
                <w:sz w:val="20"/>
                <w:szCs w:val="20"/>
              </w:rPr>
            </w:pPr>
          </w:p>
        </w:tc>
      </w:tr>
    </w:tbl>
    <w:p w:rsidR="00385371" w:rsidRPr="00E83852" w:rsidRDefault="00385371" w:rsidP="000E4017">
      <w:pPr>
        <w:jc w:val="both"/>
      </w:pPr>
    </w:p>
    <w:p w:rsidR="00385371" w:rsidRPr="00E83852" w:rsidRDefault="00385371" w:rsidP="000E4017">
      <w:pPr>
        <w:jc w:val="both"/>
      </w:pPr>
    </w:p>
    <w:p w:rsidR="00385371" w:rsidRPr="00E83852" w:rsidRDefault="00385371" w:rsidP="000E4017">
      <w:pPr>
        <w:ind w:left="1416" w:firstLine="708"/>
        <w:jc w:val="both"/>
        <w:rPr>
          <w:b/>
          <w:u w:val="single"/>
        </w:rPr>
      </w:pPr>
      <w:r w:rsidRPr="00E83852">
        <w:rPr>
          <w:b/>
        </w:rPr>
        <w:t>Директор</w:t>
      </w:r>
      <w:r w:rsidRPr="00E83852">
        <w:rPr>
          <w:b/>
        </w:rPr>
        <w:tab/>
      </w:r>
      <w:r w:rsidRPr="00E83852">
        <w:rPr>
          <w:b/>
        </w:rPr>
        <w:tab/>
      </w:r>
      <w:r w:rsidRPr="00E83852">
        <w:rPr>
          <w:b/>
          <w:u w:val="single"/>
        </w:rPr>
        <w:tab/>
      </w:r>
      <w:r w:rsidRPr="00E83852">
        <w:rPr>
          <w:b/>
          <w:u w:val="single"/>
        </w:rPr>
        <w:tab/>
      </w:r>
      <w:r w:rsidRPr="00E83852">
        <w:rPr>
          <w:b/>
        </w:rPr>
        <w:tab/>
      </w:r>
      <w:r w:rsidRPr="00E83852">
        <w:rPr>
          <w:b/>
        </w:rPr>
        <w:tab/>
      </w:r>
      <w:r w:rsidRPr="00E83852">
        <w:rPr>
          <w:b/>
          <w:u w:val="single"/>
        </w:rPr>
        <w:tab/>
      </w:r>
      <w:r w:rsidRPr="00E83852">
        <w:rPr>
          <w:b/>
          <w:u w:val="single"/>
        </w:rPr>
        <w:tab/>
      </w:r>
      <w:r w:rsidRPr="00E83852">
        <w:rPr>
          <w:b/>
          <w:u w:val="single"/>
        </w:rPr>
        <w:tab/>
      </w:r>
    </w:p>
    <w:p w:rsidR="00385371" w:rsidRPr="00E83852" w:rsidRDefault="00385371" w:rsidP="000E4017">
      <w:pPr>
        <w:jc w:val="both"/>
        <w:rPr>
          <w:sz w:val="20"/>
          <w:szCs w:val="20"/>
        </w:rPr>
      </w:pP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  <w:t>М.п.</w:t>
      </w:r>
      <w:r w:rsidRPr="00E83852">
        <w:tab/>
      </w:r>
      <w:r w:rsidRPr="00E83852">
        <w:tab/>
      </w:r>
      <w:r w:rsidRPr="00E83852">
        <w:rPr>
          <w:sz w:val="20"/>
          <w:szCs w:val="20"/>
        </w:rPr>
        <w:t>підпис</w:t>
      </w:r>
      <w:r w:rsidRPr="00E83852">
        <w:rPr>
          <w:sz w:val="20"/>
          <w:szCs w:val="20"/>
        </w:rPr>
        <w:tab/>
      </w:r>
      <w:r w:rsidRPr="00E83852">
        <w:rPr>
          <w:sz w:val="20"/>
          <w:szCs w:val="20"/>
        </w:rPr>
        <w:tab/>
      </w:r>
      <w:r w:rsidRPr="00E83852">
        <w:rPr>
          <w:sz w:val="20"/>
          <w:szCs w:val="20"/>
        </w:rPr>
        <w:tab/>
        <w:t>ініціали,прізвище</w:t>
      </w:r>
    </w:p>
    <w:p w:rsidR="00385371" w:rsidRPr="00E83852" w:rsidRDefault="00385371" w:rsidP="000E4017">
      <w:pPr>
        <w:jc w:val="both"/>
      </w:pPr>
    </w:p>
    <w:p w:rsidR="00385371" w:rsidRPr="00E83852" w:rsidRDefault="00385371" w:rsidP="000E4017">
      <w:pPr>
        <w:jc w:val="both"/>
        <w:rPr>
          <w:u w:val="single"/>
        </w:rPr>
      </w:pPr>
    </w:p>
    <w:p w:rsidR="00385371" w:rsidRPr="00E83852" w:rsidRDefault="00385371" w:rsidP="000E4017">
      <w:pPr>
        <w:ind w:left="1416" w:firstLine="708"/>
        <w:jc w:val="both"/>
        <w:rPr>
          <w:u w:val="single"/>
        </w:rPr>
      </w:pPr>
      <w:r w:rsidRPr="00E83852">
        <w:t xml:space="preserve">Відповідальний </w:t>
      </w:r>
      <w:r w:rsidRPr="00E83852"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  <w:r w:rsidRPr="00E83852">
        <w:rPr>
          <w:u w:val="single"/>
        </w:rPr>
        <w:tab/>
      </w:r>
    </w:p>
    <w:p w:rsidR="00385371" w:rsidRPr="00E83852" w:rsidRDefault="00385371" w:rsidP="000E4017">
      <w:pPr>
        <w:jc w:val="both"/>
        <w:rPr>
          <w:sz w:val="20"/>
          <w:szCs w:val="20"/>
        </w:rPr>
      </w:pP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 w:rsidRPr="00E83852">
        <w:tab/>
      </w:r>
      <w:r>
        <w:rPr>
          <w:lang w:val="uk-UA"/>
        </w:rPr>
        <w:t xml:space="preserve">         </w:t>
      </w:r>
      <w:r w:rsidRPr="00E83852">
        <w:rPr>
          <w:sz w:val="20"/>
          <w:szCs w:val="20"/>
        </w:rPr>
        <w:t>телефон</w:t>
      </w:r>
      <w:r w:rsidRPr="00E83852">
        <w:rPr>
          <w:sz w:val="20"/>
          <w:szCs w:val="20"/>
        </w:rPr>
        <w:tab/>
      </w:r>
      <w:r w:rsidRPr="00E83852">
        <w:rPr>
          <w:sz w:val="20"/>
          <w:szCs w:val="20"/>
        </w:rPr>
        <w:tab/>
      </w:r>
      <w:r w:rsidRPr="00E83852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</w:t>
      </w:r>
      <w:r w:rsidRPr="00E83852">
        <w:rPr>
          <w:sz w:val="20"/>
          <w:szCs w:val="20"/>
        </w:rPr>
        <w:t>ініціали, прізвище</w:t>
      </w:r>
    </w:p>
    <w:p w:rsidR="00385371" w:rsidRPr="00E83852" w:rsidRDefault="00385371" w:rsidP="000E4017">
      <w:pPr>
        <w:jc w:val="both"/>
      </w:pPr>
    </w:p>
    <w:p w:rsidR="00385371" w:rsidRDefault="00385371" w:rsidP="0077367B">
      <w:pPr>
        <w:rPr>
          <w:b/>
          <w:sz w:val="28"/>
          <w:szCs w:val="28"/>
          <w:lang w:val="uk-UA"/>
        </w:rPr>
      </w:pPr>
    </w:p>
    <w:p w:rsidR="00385371" w:rsidRPr="00E83852" w:rsidRDefault="00385371" w:rsidP="0077367B">
      <w:pPr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>Начальник відділу освіти,</w:t>
      </w:r>
    </w:p>
    <w:p w:rsidR="00385371" w:rsidRPr="00E83852" w:rsidRDefault="00385371" w:rsidP="0077367B">
      <w:pPr>
        <w:tabs>
          <w:tab w:val="left" w:pos="7065"/>
        </w:tabs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молоді та спорту  </w:t>
      </w:r>
      <w:r w:rsidRPr="00E83852">
        <w:rPr>
          <w:b/>
          <w:sz w:val="28"/>
          <w:szCs w:val="28"/>
          <w:lang w:val="uk-UA"/>
        </w:rPr>
        <w:tab/>
        <w:t>Наталія ТРУСОВА</w:t>
      </w:r>
    </w:p>
    <w:p w:rsidR="00385371" w:rsidRPr="00E83852" w:rsidRDefault="00385371" w:rsidP="0077367B">
      <w:pPr>
        <w:rPr>
          <w:sz w:val="28"/>
          <w:szCs w:val="28"/>
          <w:lang w:val="uk-UA"/>
        </w:rPr>
      </w:pPr>
    </w:p>
    <w:p w:rsidR="00385371" w:rsidRPr="00E83852" w:rsidRDefault="00385371" w:rsidP="00183E91">
      <w:pPr>
        <w:rPr>
          <w:bCs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ab/>
      </w:r>
    </w:p>
    <w:p w:rsidR="00385371" w:rsidRPr="00E83852" w:rsidRDefault="00385371" w:rsidP="004A5B6F">
      <w:pPr>
        <w:jc w:val="both"/>
        <w:rPr>
          <w:sz w:val="28"/>
          <w:szCs w:val="28"/>
          <w:lang w:val="uk-UA"/>
        </w:rPr>
      </w:pPr>
    </w:p>
    <w:p w:rsidR="00385371" w:rsidRPr="00E83852" w:rsidRDefault="00385371" w:rsidP="004A5B6F">
      <w:pPr>
        <w:jc w:val="center"/>
        <w:rPr>
          <w:lang w:val="uk-UA"/>
        </w:rPr>
      </w:pPr>
    </w:p>
    <w:p w:rsidR="00385371" w:rsidRPr="00E83852" w:rsidRDefault="00385371" w:rsidP="004A5B6F">
      <w:pPr>
        <w:jc w:val="center"/>
        <w:rPr>
          <w:lang w:val="uk-UA"/>
        </w:rPr>
      </w:pPr>
    </w:p>
    <w:p w:rsidR="00385371" w:rsidRPr="00E83852" w:rsidRDefault="00385371" w:rsidP="004A5B6F">
      <w:pPr>
        <w:jc w:val="center"/>
        <w:rPr>
          <w:lang w:val="uk-UA"/>
        </w:rPr>
      </w:pPr>
    </w:p>
    <w:p w:rsidR="00385371" w:rsidRPr="00E83852" w:rsidRDefault="00385371" w:rsidP="000E4017">
      <w:pPr>
        <w:rPr>
          <w:lang w:val="uk-UA"/>
        </w:rPr>
      </w:pPr>
    </w:p>
    <w:p w:rsidR="00385371" w:rsidRPr="00E83852" w:rsidRDefault="00385371" w:rsidP="000E4017">
      <w:pPr>
        <w:rPr>
          <w:lang w:val="uk-UA"/>
        </w:rPr>
      </w:pPr>
    </w:p>
    <w:p w:rsidR="00385371" w:rsidRPr="00E83852" w:rsidRDefault="00385371" w:rsidP="000E4017">
      <w:pPr>
        <w:rPr>
          <w:lang w:val="uk-UA"/>
        </w:rPr>
      </w:pPr>
    </w:p>
    <w:p w:rsidR="00385371" w:rsidRPr="00E83852" w:rsidRDefault="00385371" w:rsidP="000E4017">
      <w:pPr>
        <w:rPr>
          <w:lang w:val="uk-UA"/>
        </w:rPr>
      </w:pPr>
    </w:p>
    <w:p w:rsidR="00385371" w:rsidRPr="00E83852" w:rsidRDefault="00385371" w:rsidP="00052FD6">
      <w:pPr>
        <w:ind w:left="5040"/>
        <w:jc w:val="both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>Додаток 2</w:t>
      </w:r>
    </w:p>
    <w:p w:rsidR="00385371" w:rsidRPr="00E83852" w:rsidRDefault="00385371" w:rsidP="0077367B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до наказу відділу освіти, </w:t>
      </w:r>
    </w:p>
    <w:p w:rsidR="00385371" w:rsidRPr="00E83852" w:rsidRDefault="00385371" w:rsidP="0077367B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молоді та спорту </w:t>
      </w:r>
    </w:p>
    <w:p w:rsidR="00385371" w:rsidRPr="00E83852" w:rsidRDefault="00385371" w:rsidP="0077367B">
      <w:pPr>
        <w:ind w:left="5040" w:right="-167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>районної державної адміністрації</w:t>
      </w:r>
    </w:p>
    <w:p w:rsidR="00385371" w:rsidRPr="00E83852" w:rsidRDefault="00385371" w:rsidP="00052FD6">
      <w:pPr>
        <w:ind w:left="4248" w:firstLine="708"/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15.09.2020</w:t>
      </w:r>
      <w:r w:rsidRPr="00E83852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96</w:t>
      </w:r>
    </w:p>
    <w:p w:rsidR="00385371" w:rsidRPr="00E83852" w:rsidRDefault="00385371" w:rsidP="00052FD6">
      <w:pPr>
        <w:ind w:left="4248" w:firstLine="708"/>
        <w:rPr>
          <w:sz w:val="28"/>
          <w:szCs w:val="28"/>
          <w:lang w:val="uk-UA"/>
        </w:rPr>
      </w:pPr>
    </w:p>
    <w:p w:rsidR="00385371" w:rsidRPr="00CF6B9B" w:rsidRDefault="00385371" w:rsidP="00D85310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  <w:r w:rsidRPr="00CF6B9B">
        <w:rPr>
          <w:rFonts w:ascii="Times New Roman" w:hAnsi="Times New Roman" w:cs="Times New Roman"/>
          <w:w w:val="100"/>
          <w:sz w:val="24"/>
          <w:szCs w:val="24"/>
        </w:rPr>
        <w:t>АНКЕТА</w:t>
      </w:r>
      <w:r w:rsidRPr="00CF6B9B">
        <w:rPr>
          <w:rFonts w:ascii="Times New Roman" w:hAnsi="Times New Roman" w:cs="Times New Roman"/>
          <w:w w:val="100"/>
          <w:sz w:val="24"/>
          <w:szCs w:val="24"/>
        </w:rPr>
        <w:br/>
        <w:t>випускника закладу загальної середньої освіти</w:t>
      </w:r>
      <w:r w:rsidRPr="00CF6B9B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385371" w:rsidRPr="00CF6B9B" w:rsidRDefault="00385371" w:rsidP="00D85310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CF6B9B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385371" w:rsidRPr="00CF6B9B" w:rsidRDefault="00385371" w:rsidP="00D85310">
      <w:pPr>
        <w:pStyle w:val="StrokeCh6"/>
        <w:spacing w:after="170"/>
        <w:rPr>
          <w:rFonts w:ascii="Times New Roman" w:hAnsi="Times New Roman" w:cs="Times New Roman"/>
          <w:w w:val="100"/>
          <w:sz w:val="20"/>
          <w:szCs w:val="20"/>
        </w:rPr>
      </w:pPr>
      <w:r w:rsidRPr="00CF6B9B">
        <w:rPr>
          <w:rFonts w:ascii="Times New Roman" w:hAnsi="Times New Roman" w:cs="Times New Roman"/>
          <w:w w:val="100"/>
          <w:sz w:val="20"/>
          <w:szCs w:val="20"/>
        </w:rPr>
        <w:t xml:space="preserve">(повне найменування закладу освіти) </w:t>
      </w:r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:rsidR="00385371" w:rsidRPr="00CF6B9B" w:rsidTr="00EB0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6" w:type="dxa"/>
              <w:left w:w="85" w:type="dxa"/>
              <w:bottom w:w="113" w:type="dxa"/>
              <w:right w:w="68" w:type="dxa"/>
            </w:tcMar>
          </w:tcPr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ДАНІ ДОКУМЕНТА (заповнюються українською мовою)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1. Тип документа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2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: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 паспорт 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свідоцтво про народження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2. Серія _________________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3. Номер ________________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4. Стать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2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: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 чол.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жін.</w:t>
            </w:r>
          </w:p>
          <w:p w:rsidR="00385371" w:rsidRPr="00CF6B9B" w:rsidRDefault="00385371" w:rsidP="00EB0D02">
            <w:pPr>
              <w:pStyle w:val="Ch61"/>
              <w:tabs>
                <w:tab w:val="clear" w:pos="7710"/>
                <w:tab w:val="right" w:leader="underscore" w:pos="7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5. Прізвище _________________________________________________________________</w:t>
            </w:r>
          </w:p>
          <w:p w:rsidR="00385371" w:rsidRPr="00CF6B9B" w:rsidRDefault="00385371" w:rsidP="00EB0D02">
            <w:pPr>
              <w:pStyle w:val="Ch61"/>
              <w:tabs>
                <w:tab w:val="clear" w:pos="7710"/>
                <w:tab w:val="right" w:leader="underscore" w:pos="7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6. Ім’я ______________________________________________________________________</w:t>
            </w:r>
          </w:p>
          <w:p w:rsidR="00385371" w:rsidRPr="00CF6B9B" w:rsidRDefault="00385371" w:rsidP="00EB0D02">
            <w:pPr>
              <w:pStyle w:val="Ch61"/>
              <w:tabs>
                <w:tab w:val="clear" w:pos="7710"/>
                <w:tab w:val="right" w:leader="underscore" w:pos="7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7. По батькові _______________________________________________________________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8. Дата народження: число ___ місяць ______________ рік ______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9. Ідентифікаційний код ________________________________ </w:t>
            </w:r>
          </w:p>
        </w:tc>
      </w:tr>
      <w:tr w:rsidR="00385371" w:rsidRPr="00D85310" w:rsidTr="00EB0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6" w:type="dxa"/>
              <w:left w:w="85" w:type="dxa"/>
              <w:bottom w:w="113" w:type="dxa"/>
              <w:right w:w="68" w:type="dxa"/>
            </w:tcMar>
          </w:tcPr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ДАНІ ПРО ОСВІТУ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10. Освітній рівень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2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: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  <w:t xml:space="preserve">       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свідоцтво про здобуття базової середньої освіти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                                                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свідоцтво про здобуття повної загальної середньої освіти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11. Фінансування навчання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2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: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за рахунок бюджету</w:t>
            </w:r>
          </w:p>
          <w:p w:rsidR="00385371" w:rsidRPr="00CF6B9B" w:rsidRDefault="00385371" w:rsidP="00EB0D02">
            <w:pPr>
              <w:pStyle w:val="Ch61"/>
              <w:tabs>
                <w:tab w:val="left" w:pos="2540"/>
              </w:tabs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  <w:t xml:space="preserve">       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за контрактом</w:t>
            </w:r>
          </w:p>
          <w:p w:rsidR="00385371" w:rsidRPr="00CF6B9B" w:rsidRDefault="00385371" w:rsidP="00EB0D02">
            <w:pPr>
              <w:pStyle w:val="Ch61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12. Документ про освіту з урахуванням забезпечення доступності відтвореної на ньому інформації (з використанням шрифту Брайля)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2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: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 так </w:t>
            </w:r>
            <w:r w:rsidRPr="00CF6B9B">
              <w:rPr>
                <w:rFonts w:ascii="Times New Roman" w:hAnsi="Times New Roman" w:cs="Times New Roman"/>
                <w:w w:val="100"/>
                <w:sz w:val="24"/>
                <w:szCs w:val="24"/>
              </w:rPr>
              <w:t> ні</w:t>
            </w:r>
          </w:p>
        </w:tc>
      </w:tr>
    </w:tbl>
    <w:p w:rsidR="00385371" w:rsidRPr="00CF6B9B" w:rsidRDefault="00385371" w:rsidP="00D85310">
      <w:pPr>
        <w:pStyle w:val="Ch6"/>
        <w:rPr>
          <w:rFonts w:ascii="Times New Roman" w:hAnsi="Times New Roman" w:cs="Times New Roman"/>
          <w:w w:val="100"/>
          <w:sz w:val="20"/>
          <w:szCs w:val="20"/>
        </w:rPr>
      </w:pPr>
    </w:p>
    <w:p w:rsidR="00385371" w:rsidRPr="00CF6B9B" w:rsidRDefault="00385371" w:rsidP="00D85310">
      <w:pPr>
        <w:autoSpaceDE w:val="0"/>
        <w:autoSpaceDN w:val="0"/>
        <w:adjustRightInd w:val="0"/>
        <w:rPr>
          <w:sz w:val="20"/>
          <w:szCs w:val="20"/>
        </w:rPr>
      </w:pPr>
      <w:r w:rsidRPr="00CF6B9B">
        <w:rPr>
          <w:sz w:val="20"/>
          <w:szCs w:val="20"/>
        </w:rPr>
        <w:t>______________</w:t>
      </w:r>
      <w:r w:rsidRPr="00CF6B9B">
        <w:rPr>
          <w:sz w:val="20"/>
          <w:szCs w:val="20"/>
        </w:rPr>
        <w:br/>
      </w:r>
      <w:r w:rsidRPr="00CF6B9B">
        <w:rPr>
          <w:sz w:val="20"/>
          <w:szCs w:val="20"/>
          <w:vertAlign w:val="superscript"/>
        </w:rPr>
        <w:t>1</w:t>
      </w:r>
      <w:r w:rsidRPr="00CF6B9B">
        <w:rPr>
          <w:sz w:val="20"/>
          <w:szCs w:val="20"/>
        </w:rPr>
        <w:t xml:space="preserve"> Анкета заповнюється розбірливо друкованими літерами.</w:t>
      </w:r>
      <w:r w:rsidRPr="00CF6B9B">
        <w:rPr>
          <w:sz w:val="20"/>
          <w:szCs w:val="20"/>
        </w:rPr>
        <w:br/>
      </w:r>
      <w:r w:rsidRPr="00CF6B9B">
        <w:rPr>
          <w:sz w:val="20"/>
          <w:szCs w:val="20"/>
          <w:vertAlign w:val="superscript"/>
        </w:rPr>
        <w:t>2</w:t>
      </w:r>
      <w:r w:rsidRPr="00CF6B9B">
        <w:rPr>
          <w:sz w:val="20"/>
          <w:szCs w:val="20"/>
        </w:rPr>
        <w:t xml:space="preserve"> У потрібному квадраті ставиться позначка «</w:t>
      </w:r>
      <w:r w:rsidRPr="00CF6B9B">
        <w:rPr>
          <w:sz w:val="20"/>
          <w:szCs w:val="20"/>
        </w:rPr>
        <w:pict>
          <v:shape id="_x0000_i1026" type="#_x0000_t75" style="width:13.5pt;height:12.75pt">
            <v:imagedata r:id="rId8" o:title=""/>
          </v:shape>
        </w:pict>
      </w:r>
      <w:r w:rsidRPr="00CF6B9B">
        <w:rPr>
          <w:sz w:val="20"/>
          <w:szCs w:val="20"/>
        </w:rPr>
        <w:t>».</w:t>
      </w:r>
    </w:p>
    <w:p w:rsidR="00385371" w:rsidRPr="00CF6B9B" w:rsidRDefault="00385371" w:rsidP="00D85310">
      <w:pPr>
        <w:pStyle w:val="Ch61"/>
        <w:spacing w:before="283"/>
        <w:rPr>
          <w:rFonts w:ascii="Times New Roman" w:hAnsi="Times New Roman" w:cs="Times New Roman"/>
          <w:w w:val="100"/>
          <w:sz w:val="24"/>
          <w:szCs w:val="24"/>
        </w:rPr>
      </w:pPr>
      <w:r w:rsidRPr="00CF6B9B">
        <w:rPr>
          <w:rFonts w:ascii="Times New Roman" w:hAnsi="Times New Roman" w:cs="Times New Roman"/>
          <w:w w:val="100"/>
          <w:sz w:val="24"/>
          <w:szCs w:val="24"/>
        </w:rPr>
        <w:t>Підпис випускника _______________________</w:t>
      </w:r>
    </w:p>
    <w:p w:rsidR="00385371" w:rsidRDefault="00385371" w:rsidP="00D85310"/>
    <w:p w:rsidR="00385371" w:rsidRDefault="00385371" w:rsidP="00D85310"/>
    <w:p w:rsidR="00385371" w:rsidRPr="005B3BBC" w:rsidRDefault="00385371" w:rsidP="00D85310">
      <w:pPr>
        <w:ind w:firstLine="851"/>
        <w:jc w:val="both"/>
      </w:pPr>
      <w:r w:rsidRPr="005B3BBC">
        <w:rPr>
          <w:rStyle w:val="st46"/>
          <w:iCs/>
        </w:rPr>
        <w:t xml:space="preserve">{Додаток в редакції Наказів Міністерства освіти і науки </w:t>
      </w:r>
      <w:r w:rsidRPr="005B3BBC">
        <w:rPr>
          <w:rStyle w:val="st131"/>
          <w:iCs/>
        </w:rPr>
        <w:t>№ 737 від 13.08.2007</w:t>
      </w:r>
      <w:r w:rsidRPr="005B3BBC">
        <w:rPr>
          <w:rStyle w:val="st46"/>
          <w:iCs/>
        </w:rPr>
        <w:t xml:space="preserve">, </w:t>
      </w:r>
      <w:r>
        <w:rPr>
          <w:rStyle w:val="st46"/>
          <w:iCs/>
          <w:lang w:val="uk-UA"/>
        </w:rPr>
        <w:t xml:space="preserve">              </w:t>
      </w:r>
      <w:r w:rsidRPr="005B3BBC">
        <w:rPr>
          <w:rStyle w:val="st131"/>
          <w:iCs/>
        </w:rPr>
        <w:t>№ 152 від 07.02.2019</w:t>
      </w:r>
      <w:r w:rsidRPr="005B3BBC">
        <w:rPr>
          <w:rStyle w:val="st46"/>
          <w:iCs/>
        </w:rPr>
        <w:t>}</w:t>
      </w:r>
    </w:p>
    <w:p w:rsidR="00385371" w:rsidRPr="00D85310" w:rsidRDefault="00385371" w:rsidP="0077367B">
      <w:pPr>
        <w:rPr>
          <w:b/>
          <w:sz w:val="28"/>
          <w:szCs w:val="28"/>
        </w:rPr>
      </w:pPr>
    </w:p>
    <w:p w:rsidR="00385371" w:rsidRPr="00E83852" w:rsidRDefault="00385371" w:rsidP="0077367B">
      <w:pPr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>Начальник відділу освіти,</w:t>
      </w:r>
    </w:p>
    <w:p w:rsidR="00385371" w:rsidRPr="00E83852" w:rsidRDefault="00385371" w:rsidP="0077367B">
      <w:pPr>
        <w:tabs>
          <w:tab w:val="left" w:pos="7065"/>
        </w:tabs>
        <w:rPr>
          <w:b/>
          <w:sz w:val="28"/>
          <w:szCs w:val="28"/>
          <w:lang w:val="uk-UA"/>
        </w:rPr>
      </w:pPr>
      <w:r w:rsidRPr="00E83852">
        <w:rPr>
          <w:b/>
          <w:sz w:val="28"/>
          <w:szCs w:val="28"/>
          <w:lang w:val="uk-UA"/>
        </w:rPr>
        <w:t xml:space="preserve">молоді та спорту  </w:t>
      </w:r>
      <w:r w:rsidRPr="00E83852">
        <w:rPr>
          <w:b/>
          <w:sz w:val="28"/>
          <w:szCs w:val="28"/>
          <w:lang w:val="uk-UA"/>
        </w:rPr>
        <w:tab/>
        <w:t>Наталія ТРУСОВА</w:t>
      </w:r>
    </w:p>
    <w:p w:rsidR="00385371" w:rsidRPr="00E83852" w:rsidRDefault="00385371" w:rsidP="0077367B">
      <w:pPr>
        <w:rPr>
          <w:sz w:val="28"/>
          <w:szCs w:val="28"/>
          <w:lang w:val="uk-UA"/>
        </w:rPr>
      </w:pPr>
    </w:p>
    <w:p w:rsidR="00385371" w:rsidRDefault="00385371">
      <w:pPr>
        <w:rPr>
          <w:b/>
          <w:sz w:val="28"/>
          <w:szCs w:val="28"/>
          <w:lang w:val="uk-UA"/>
        </w:rPr>
      </w:pPr>
    </w:p>
    <w:p w:rsidR="00385371" w:rsidRPr="00E83852" w:rsidRDefault="00385371">
      <w:pPr>
        <w:rPr>
          <w:sz w:val="28"/>
          <w:szCs w:val="28"/>
          <w:lang w:val="uk-UA"/>
        </w:rPr>
      </w:pPr>
      <w:r w:rsidRPr="00E83852">
        <w:rPr>
          <w:sz w:val="28"/>
          <w:szCs w:val="28"/>
          <w:lang w:val="uk-UA"/>
        </w:rPr>
        <w:t xml:space="preserve">З наказом від </w:t>
      </w:r>
      <w:r>
        <w:rPr>
          <w:sz w:val="28"/>
          <w:szCs w:val="28"/>
          <w:lang w:val="uk-UA"/>
        </w:rPr>
        <w:t>15.09.2020</w:t>
      </w:r>
      <w:r w:rsidRPr="00E83852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96</w:t>
      </w:r>
      <w:r w:rsidRPr="00E83852">
        <w:rPr>
          <w:sz w:val="28"/>
          <w:szCs w:val="28"/>
          <w:lang w:val="uk-UA"/>
        </w:rPr>
        <w:t xml:space="preserve"> ознайомлені:</w:t>
      </w:r>
    </w:p>
    <w:p w:rsidR="00385371" w:rsidRPr="00E83852" w:rsidRDefault="00385371">
      <w:pPr>
        <w:rPr>
          <w:sz w:val="28"/>
          <w:szCs w:val="28"/>
          <w:lang w:val="uk-UA"/>
        </w:rPr>
      </w:pP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385371" w:rsidRPr="00FB39C4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Крикун С.А.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Масюк Л.О.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Юдіна С.Ф.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385371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Халимон А.О.</w:t>
      </w:r>
    </w:p>
    <w:p w:rsidR="00385371" w:rsidRPr="00B1688B" w:rsidRDefault="00385371" w:rsidP="00573D75">
      <w:pPr>
        <w:ind w:left="360" w:hanging="360"/>
        <w:jc w:val="both"/>
        <w:rPr>
          <w:sz w:val="28"/>
        </w:rPr>
      </w:pPr>
      <w:r>
        <w:rPr>
          <w:sz w:val="28"/>
        </w:rPr>
        <w:t>_________________ Дрозд О.Ф.</w:t>
      </w:r>
    </w:p>
    <w:p w:rsidR="00385371" w:rsidRPr="0077367B" w:rsidRDefault="00385371">
      <w:pPr>
        <w:rPr>
          <w:color w:val="FF0000"/>
          <w:sz w:val="28"/>
          <w:szCs w:val="28"/>
          <w:lang w:val="uk-UA"/>
        </w:rPr>
      </w:pPr>
    </w:p>
    <w:sectPr w:rsidR="00385371" w:rsidRPr="0077367B" w:rsidSect="00DC7EC9">
      <w:headerReference w:type="even" r:id="rId9"/>
      <w:headerReference w:type="default" r:id="rId10"/>
      <w:footerReference w:type="even" r:id="rId11"/>
      <w:pgSz w:w="11906" w:h="16838"/>
      <w:pgMar w:top="289" w:right="567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71" w:rsidRDefault="00385371">
      <w:r>
        <w:separator/>
      </w:r>
    </w:p>
  </w:endnote>
  <w:endnote w:type="continuationSeparator" w:id="0">
    <w:p w:rsidR="00385371" w:rsidRDefault="00385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71" w:rsidRDefault="00385371" w:rsidP="00B563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5371" w:rsidRDefault="003853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71" w:rsidRDefault="00385371">
      <w:r>
        <w:separator/>
      </w:r>
    </w:p>
  </w:footnote>
  <w:footnote w:type="continuationSeparator" w:id="0">
    <w:p w:rsidR="00385371" w:rsidRDefault="00385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71" w:rsidRDefault="00385371" w:rsidP="00325E2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5371" w:rsidRDefault="003853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71" w:rsidRPr="00363432" w:rsidRDefault="00385371" w:rsidP="00363432">
    <w:pPr>
      <w:pStyle w:val="Header"/>
      <w:framePr w:w="238" w:wrap="around" w:vAnchor="text" w:hAnchor="page" w:x="5902" w:y="12"/>
      <w:rPr>
        <w:rStyle w:val="PageNumber"/>
        <w:sz w:val="22"/>
        <w:szCs w:val="22"/>
      </w:rPr>
    </w:pPr>
    <w:r w:rsidRPr="00363432">
      <w:rPr>
        <w:rStyle w:val="PageNumber"/>
        <w:sz w:val="22"/>
        <w:szCs w:val="22"/>
      </w:rPr>
      <w:fldChar w:fldCharType="begin"/>
    </w:r>
    <w:r w:rsidRPr="00363432">
      <w:rPr>
        <w:rStyle w:val="PageNumber"/>
        <w:sz w:val="22"/>
        <w:szCs w:val="22"/>
      </w:rPr>
      <w:instrText xml:space="preserve">PAGE  </w:instrText>
    </w:r>
    <w:r w:rsidRPr="00363432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5</w:t>
    </w:r>
    <w:r w:rsidRPr="00363432">
      <w:rPr>
        <w:rStyle w:val="PageNumber"/>
        <w:sz w:val="22"/>
        <w:szCs w:val="22"/>
      </w:rPr>
      <w:fldChar w:fldCharType="end"/>
    </w:r>
  </w:p>
  <w:p w:rsidR="00385371" w:rsidRPr="00013F87" w:rsidRDefault="00385371" w:rsidP="00F0632C">
    <w:pPr>
      <w:pStyle w:val="Header"/>
      <w:jc w:val="center"/>
      <w:rPr>
        <w:sz w:val="22"/>
        <w:szCs w:val="22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34FA"/>
    <w:multiLevelType w:val="hybridMultilevel"/>
    <w:tmpl w:val="4E24274E"/>
    <w:lvl w:ilvl="0" w:tplc="6884E982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0E4E91"/>
    <w:multiLevelType w:val="hybridMultilevel"/>
    <w:tmpl w:val="B97A2B84"/>
    <w:lvl w:ilvl="0" w:tplc="912E27D6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2">
    <w:nsid w:val="641B26AA"/>
    <w:multiLevelType w:val="hybridMultilevel"/>
    <w:tmpl w:val="8ED40326"/>
    <w:lvl w:ilvl="0" w:tplc="4A26E78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73E90865"/>
    <w:multiLevelType w:val="hybridMultilevel"/>
    <w:tmpl w:val="464AD092"/>
    <w:lvl w:ilvl="0" w:tplc="0330B21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E75"/>
    <w:rsid w:val="00013F87"/>
    <w:rsid w:val="00052FD6"/>
    <w:rsid w:val="00063501"/>
    <w:rsid w:val="000977C8"/>
    <w:rsid w:val="000B6922"/>
    <w:rsid w:val="000D0B0F"/>
    <w:rsid w:val="000E4017"/>
    <w:rsid w:val="001071EC"/>
    <w:rsid w:val="00120488"/>
    <w:rsid w:val="0014065F"/>
    <w:rsid w:val="00183E91"/>
    <w:rsid w:val="001B0C39"/>
    <w:rsid w:val="001D4DCE"/>
    <w:rsid w:val="0021097B"/>
    <w:rsid w:val="00246727"/>
    <w:rsid w:val="002804EE"/>
    <w:rsid w:val="002A07FD"/>
    <w:rsid w:val="002A58DF"/>
    <w:rsid w:val="002B2928"/>
    <w:rsid w:val="002E1FD6"/>
    <w:rsid w:val="003254D6"/>
    <w:rsid w:val="00325E2D"/>
    <w:rsid w:val="003430CE"/>
    <w:rsid w:val="00363432"/>
    <w:rsid w:val="00385371"/>
    <w:rsid w:val="003C16E6"/>
    <w:rsid w:val="00420CD2"/>
    <w:rsid w:val="0043301B"/>
    <w:rsid w:val="00484959"/>
    <w:rsid w:val="004A5B6F"/>
    <w:rsid w:val="004D0151"/>
    <w:rsid w:val="004F3579"/>
    <w:rsid w:val="00573D75"/>
    <w:rsid w:val="005B3BBC"/>
    <w:rsid w:val="005C2DB4"/>
    <w:rsid w:val="0067248D"/>
    <w:rsid w:val="006A50F4"/>
    <w:rsid w:val="00751FFF"/>
    <w:rsid w:val="0077367B"/>
    <w:rsid w:val="00784837"/>
    <w:rsid w:val="00795D9D"/>
    <w:rsid w:val="007A4957"/>
    <w:rsid w:val="008274A5"/>
    <w:rsid w:val="00876CE5"/>
    <w:rsid w:val="008A144C"/>
    <w:rsid w:val="008F004F"/>
    <w:rsid w:val="00945E95"/>
    <w:rsid w:val="00974E2E"/>
    <w:rsid w:val="009A1955"/>
    <w:rsid w:val="009C5A32"/>
    <w:rsid w:val="00A0307A"/>
    <w:rsid w:val="00A5581F"/>
    <w:rsid w:val="00A80492"/>
    <w:rsid w:val="00A847D4"/>
    <w:rsid w:val="00AB06AC"/>
    <w:rsid w:val="00AE6129"/>
    <w:rsid w:val="00B070DD"/>
    <w:rsid w:val="00B1688B"/>
    <w:rsid w:val="00B316C0"/>
    <w:rsid w:val="00B5639B"/>
    <w:rsid w:val="00C00DF2"/>
    <w:rsid w:val="00C0292E"/>
    <w:rsid w:val="00C13665"/>
    <w:rsid w:val="00CA43B5"/>
    <w:rsid w:val="00CE31FB"/>
    <w:rsid w:val="00CF6B9B"/>
    <w:rsid w:val="00D16B3F"/>
    <w:rsid w:val="00D228CE"/>
    <w:rsid w:val="00D328A3"/>
    <w:rsid w:val="00D85310"/>
    <w:rsid w:val="00DB14B6"/>
    <w:rsid w:val="00DB4ECB"/>
    <w:rsid w:val="00DC7EC9"/>
    <w:rsid w:val="00DD5E75"/>
    <w:rsid w:val="00DE11F7"/>
    <w:rsid w:val="00E3391A"/>
    <w:rsid w:val="00E83852"/>
    <w:rsid w:val="00EB0D02"/>
    <w:rsid w:val="00EB339C"/>
    <w:rsid w:val="00EC55B8"/>
    <w:rsid w:val="00ED2F32"/>
    <w:rsid w:val="00F0632C"/>
    <w:rsid w:val="00F2164A"/>
    <w:rsid w:val="00F23208"/>
    <w:rsid w:val="00F3608D"/>
    <w:rsid w:val="00FB39C4"/>
    <w:rsid w:val="00FB5ABC"/>
    <w:rsid w:val="00FE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A5B6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B6F"/>
    <w:pPr>
      <w:keepNext/>
      <w:ind w:firstLine="540"/>
      <w:jc w:val="center"/>
      <w:outlineLvl w:val="0"/>
    </w:pPr>
    <w:rPr>
      <w:b/>
      <w:bCs/>
      <w:sz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401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4017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4017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5B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B6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E401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4017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E4017"/>
    <w:rPr>
      <w:rFonts w:ascii="Calibri Light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5B6F"/>
    <w:rPr>
      <w:rFonts w:ascii="Times New Roman" w:hAnsi="Times New Roman" w:cs="Times New Roman"/>
      <w:b/>
      <w:bCs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4A5B6F"/>
    <w:pPr>
      <w:ind w:firstLine="540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5B6F"/>
    <w:rPr>
      <w:rFonts w:ascii="Times New Roman" w:hAnsi="Times New Roman" w:cs="Times New Roman"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4A5B6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A5B6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A5B6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A5B6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4A5B6F"/>
    <w:rPr>
      <w:rFonts w:cs="Times New Roman"/>
    </w:rPr>
  </w:style>
  <w:style w:type="paragraph" w:styleId="BlockText">
    <w:name w:val="Block Text"/>
    <w:basedOn w:val="Normal"/>
    <w:uiPriority w:val="99"/>
    <w:rsid w:val="004A5B6F"/>
    <w:pPr>
      <w:tabs>
        <w:tab w:val="left" w:pos="11340"/>
      </w:tabs>
      <w:spacing w:line="360" w:lineRule="auto"/>
      <w:ind w:left="3686" w:right="2694"/>
      <w:jc w:val="both"/>
    </w:pPr>
    <w:rPr>
      <w:bCs/>
      <w:sz w:val="28"/>
      <w:szCs w:val="20"/>
      <w:lang w:val="uk-UA"/>
    </w:rPr>
  </w:style>
  <w:style w:type="paragraph" w:customStyle="1" w:styleId="1">
    <w:name w:val="Текст1"/>
    <w:basedOn w:val="Normal"/>
    <w:uiPriority w:val="99"/>
    <w:rsid w:val="004A5B6F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A80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0492"/>
    <w:rPr>
      <w:rFonts w:ascii="Segoe UI" w:hAnsi="Segoe UI" w:cs="Segoe UI"/>
      <w:sz w:val="18"/>
      <w:szCs w:val="18"/>
      <w:lang w:eastAsia="ru-RU"/>
    </w:rPr>
  </w:style>
  <w:style w:type="paragraph" w:customStyle="1" w:styleId="2">
    <w:name w:val="2"/>
    <w:basedOn w:val="Normal"/>
    <w:autoRedefine/>
    <w:uiPriority w:val="99"/>
    <w:rsid w:val="000E4017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Ch6">
    <w:name w:val="Основной текст (Ch_6 Міністерства)"/>
    <w:basedOn w:val="Normal"/>
    <w:uiPriority w:val="99"/>
    <w:rsid w:val="00D85310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 Book" w:eastAsia="Calibri" w:hAnsi="Pragmatica Book" w:cs="Pragmatica Book"/>
      <w:color w:val="000000"/>
      <w:w w:val="90"/>
      <w:sz w:val="18"/>
      <w:szCs w:val="18"/>
      <w:lang w:val="uk-UA" w:eastAsia="uk-UA"/>
    </w:rPr>
  </w:style>
  <w:style w:type="paragraph" w:customStyle="1" w:styleId="Ch60">
    <w:name w:val="Заголовок Додатка (Ch_6 Міністерства)"/>
    <w:basedOn w:val="Normal"/>
    <w:uiPriority w:val="99"/>
    <w:rsid w:val="00D85310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eastAsia="Calibri" w:hAnsi="Pragmatica Bold" w:cs="Pragmatica Bold"/>
      <w:b/>
      <w:bCs/>
      <w:color w:val="000000"/>
      <w:w w:val="90"/>
      <w:sz w:val="19"/>
      <w:szCs w:val="19"/>
      <w:lang w:val="uk-UA" w:eastAsia="uk-UA"/>
    </w:rPr>
  </w:style>
  <w:style w:type="paragraph" w:customStyle="1" w:styleId="Ch61">
    <w:name w:val="Основной текст (без абзаца) (Ch_6 Міністерства)"/>
    <w:basedOn w:val="Ch6"/>
    <w:uiPriority w:val="99"/>
    <w:rsid w:val="00D85310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Normal"/>
    <w:uiPriority w:val="99"/>
    <w:rsid w:val="00D85310"/>
    <w:pPr>
      <w:widowControl w:val="0"/>
      <w:tabs>
        <w:tab w:val="right" w:pos="7710"/>
      </w:tabs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 Book" w:eastAsia="Calibri" w:hAnsi="Pragmatica Book" w:cs="Pragmatica Book"/>
      <w:color w:val="000000"/>
      <w:w w:val="90"/>
      <w:sz w:val="14"/>
      <w:szCs w:val="14"/>
      <w:lang w:val="uk-UA" w:eastAsia="uk-UA"/>
    </w:rPr>
  </w:style>
  <w:style w:type="character" w:customStyle="1" w:styleId="st131">
    <w:name w:val="st131"/>
    <w:uiPriority w:val="99"/>
    <w:rsid w:val="00D85310"/>
    <w:rPr>
      <w:i/>
      <w:color w:val="0000FF"/>
    </w:rPr>
  </w:style>
  <w:style w:type="character" w:customStyle="1" w:styleId="st46">
    <w:name w:val="st46"/>
    <w:uiPriority w:val="99"/>
    <w:rsid w:val="00D85310"/>
    <w:rPr>
      <w:i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973</Words>
  <Characters>5548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Galya</cp:lastModifiedBy>
  <cp:revision>8</cp:revision>
  <cp:lastPrinted>2019-09-11T12:33:00Z</cp:lastPrinted>
  <dcterms:created xsi:type="dcterms:W3CDTF">2020-09-09T09:41:00Z</dcterms:created>
  <dcterms:modified xsi:type="dcterms:W3CDTF">2020-09-30T08:31:00Z</dcterms:modified>
</cp:coreProperties>
</file>